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0F90239C" w:rsidR="00BA073E" w:rsidRPr="007E2876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7E2876">
        <w:rPr>
          <w:b/>
          <w:sz w:val="24"/>
        </w:rPr>
        <w:t xml:space="preserve">3GPP TSG RAN WG5 Meeting </w:t>
      </w:r>
      <w:r w:rsidR="00BA073E" w:rsidRPr="007E2876">
        <w:rPr>
          <w:b/>
          <w:noProof/>
          <w:sz w:val="24"/>
        </w:rPr>
        <w:t>#</w:t>
      </w:r>
      <w:r w:rsidR="008B3E8C" w:rsidRPr="007E2876">
        <w:rPr>
          <w:b/>
          <w:noProof/>
          <w:sz w:val="24"/>
        </w:rPr>
        <w:t>9</w:t>
      </w:r>
      <w:r w:rsidR="00E8707A">
        <w:rPr>
          <w:b/>
          <w:noProof/>
          <w:sz w:val="24"/>
        </w:rPr>
        <w:t>6</w:t>
      </w:r>
      <w:r w:rsidR="008B3E8C" w:rsidRPr="007E2876">
        <w:rPr>
          <w:b/>
          <w:noProof/>
          <w:sz w:val="24"/>
        </w:rPr>
        <w:t>-e</w:t>
      </w:r>
      <w:r w:rsidR="00BA073E" w:rsidRPr="007E2876">
        <w:rPr>
          <w:b/>
          <w:noProof/>
          <w:sz w:val="24"/>
        </w:rPr>
        <w:tab/>
      </w:r>
      <w:r w:rsidR="00BA073E" w:rsidRPr="007E2876">
        <w:rPr>
          <w:b/>
          <w:noProof/>
          <w:sz w:val="28"/>
          <w:szCs w:val="28"/>
        </w:rPr>
        <w:t>R5-</w:t>
      </w:r>
      <w:r w:rsidR="008B3E8C" w:rsidRPr="007E2876">
        <w:rPr>
          <w:b/>
          <w:noProof/>
          <w:sz w:val="28"/>
          <w:szCs w:val="28"/>
        </w:rPr>
        <w:t>2</w:t>
      </w:r>
      <w:r w:rsidR="00E8707A">
        <w:rPr>
          <w:b/>
          <w:noProof/>
          <w:sz w:val="28"/>
          <w:szCs w:val="28"/>
        </w:rPr>
        <w:t>2</w:t>
      </w:r>
      <w:r w:rsidR="008C7117">
        <w:rPr>
          <w:b/>
          <w:noProof/>
          <w:sz w:val="28"/>
          <w:szCs w:val="28"/>
        </w:rPr>
        <w:t>5201</w:t>
      </w:r>
      <w:r w:rsidR="00333BC7" w:rsidRPr="00333BC7">
        <w:rPr>
          <w:b/>
          <w:noProof/>
          <w:sz w:val="28"/>
          <w:szCs w:val="28"/>
          <w:highlight w:val="yellow"/>
        </w:rPr>
        <w:t>r1</w:t>
      </w:r>
    </w:p>
    <w:p w14:paraId="40BA94B6" w14:textId="540D82A1" w:rsidR="00BA073E" w:rsidRPr="007E2876" w:rsidRDefault="00E8707A" w:rsidP="00BA073E">
      <w:pPr>
        <w:pStyle w:val="Header"/>
        <w:tabs>
          <w:tab w:val="right" w:pos="10206"/>
        </w:tabs>
        <w:rPr>
          <w:sz w:val="24"/>
        </w:rPr>
      </w:pPr>
      <w:r w:rsidRPr="00E8707A">
        <w:rPr>
          <w:b w:val="0"/>
          <w:sz w:val="24"/>
        </w:rPr>
        <w:t>Electronic Meeting, 15th Aug 2022 – 26th Aug 2022</w:t>
      </w:r>
    </w:p>
    <w:p w14:paraId="50E7F1E4" w14:textId="77777777" w:rsidR="00BA073E" w:rsidRPr="007E2876" w:rsidRDefault="00BA073E" w:rsidP="00BA073E">
      <w:pPr>
        <w:pStyle w:val="FP"/>
      </w:pPr>
    </w:p>
    <w:p w14:paraId="6D37A79E" w14:textId="50AC150F" w:rsidR="00BA073E" w:rsidRPr="003735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7E2876">
        <w:rPr>
          <w:rFonts w:ascii="Arial" w:hAnsi="Arial"/>
          <w:b/>
          <w:sz w:val="24"/>
        </w:rPr>
        <w:t xml:space="preserve">Agenda </w:t>
      </w:r>
      <w:r w:rsidRPr="003735CB">
        <w:rPr>
          <w:rFonts w:ascii="Arial" w:hAnsi="Arial"/>
          <w:b/>
          <w:sz w:val="24"/>
        </w:rPr>
        <w:t>Item:</w:t>
      </w:r>
      <w:r w:rsidRPr="003735CB">
        <w:rPr>
          <w:rFonts w:ascii="Arial" w:hAnsi="Arial"/>
          <w:sz w:val="24"/>
        </w:rPr>
        <w:tab/>
      </w:r>
      <w:r w:rsidR="00CD1295" w:rsidRPr="003735CB">
        <w:rPr>
          <w:rFonts w:ascii="Arial" w:hAnsi="Arial"/>
          <w:sz w:val="24"/>
        </w:rPr>
        <w:t>6.</w:t>
      </w:r>
      <w:r w:rsidR="00952EC6" w:rsidRPr="003735CB">
        <w:rPr>
          <w:rFonts w:ascii="Arial" w:hAnsi="Arial"/>
          <w:sz w:val="24"/>
        </w:rPr>
        <w:t>6</w:t>
      </w:r>
      <w:r w:rsidR="00CD1295" w:rsidRPr="003735CB">
        <w:rPr>
          <w:rFonts w:ascii="Arial" w:hAnsi="Arial"/>
          <w:sz w:val="24"/>
        </w:rPr>
        <w:t>.</w:t>
      </w:r>
      <w:r w:rsidR="00952EC6" w:rsidRPr="003735CB">
        <w:rPr>
          <w:rFonts w:ascii="Arial" w:hAnsi="Arial"/>
          <w:sz w:val="24"/>
        </w:rPr>
        <w:t>6</w:t>
      </w:r>
      <w:r w:rsidR="00CD1295" w:rsidRPr="003735CB">
        <w:rPr>
          <w:rFonts w:ascii="Arial" w:hAnsi="Arial"/>
          <w:sz w:val="24"/>
        </w:rPr>
        <w:t>.</w:t>
      </w:r>
      <w:r w:rsidR="00952EC6" w:rsidRPr="003735CB">
        <w:rPr>
          <w:rFonts w:ascii="Arial" w:hAnsi="Arial"/>
          <w:sz w:val="24"/>
        </w:rPr>
        <w:t>6</w:t>
      </w:r>
    </w:p>
    <w:p w14:paraId="0B2658E7" w14:textId="77777777" w:rsidR="00BA073E" w:rsidRPr="003735C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35CB">
        <w:rPr>
          <w:rFonts w:ascii="Arial" w:hAnsi="Arial"/>
          <w:b/>
          <w:sz w:val="24"/>
        </w:rPr>
        <w:t>Source:</w:t>
      </w:r>
      <w:r w:rsidRPr="003735CB">
        <w:rPr>
          <w:rFonts w:ascii="Arial" w:hAnsi="Arial"/>
          <w:b/>
          <w:sz w:val="24"/>
        </w:rPr>
        <w:tab/>
      </w:r>
      <w:r w:rsidR="00962902" w:rsidRPr="003735CB">
        <w:rPr>
          <w:rFonts w:ascii="Arial" w:hAnsi="Arial" w:cs="Arial"/>
          <w:sz w:val="24"/>
        </w:rPr>
        <w:t>Ericsson</w:t>
      </w:r>
    </w:p>
    <w:p w14:paraId="592D5D2C" w14:textId="3B0CF465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735CB">
        <w:rPr>
          <w:rFonts w:ascii="Arial" w:hAnsi="Arial"/>
          <w:b/>
          <w:sz w:val="24"/>
        </w:rPr>
        <w:t>Title:</w:t>
      </w:r>
      <w:r w:rsidRPr="003735CB">
        <w:rPr>
          <w:rFonts w:ascii="Arial" w:hAnsi="Arial"/>
          <w:sz w:val="24"/>
        </w:rPr>
        <w:tab/>
      </w:r>
      <w:r w:rsidR="00A80309" w:rsidRPr="003735CB">
        <w:rPr>
          <w:rFonts w:ascii="Arial" w:hAnsi="Arial"/>
          <w:sz w:val="24"/>
        </w:rPr>
        <w:t>NG.11</w:t>
      </w:r>
      <w:r w:rsidR="003B1069" w:rsidRPr="003735CB">
        <w:rPr>
          <w:rFonts w:ascii="Arial" w:hAnsi="Arial"/>
          <w:sz w:val="24"/>
        </w:rPr>
        <w:t xml:space="preserve">4 </w:t>
      </w:r>
      <w:r w:rsidR="00E8707A" w:rsidRPr="003735CB">
        <w:rPr>
          <w:rFonts w:ascii="Arial" w:hAnsi="Arial"/>
          <w:sz w:val="24"/>
        </w:rPr>
        <w:t>MNO provisioning</w:t>
      </w:r>
    </w:p>
    <w:p w14:paraId="3C5C5739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3D8AF14F" w14:textId="77777777" w:rsidR="00D704DE" w:rsidRDefault="000F0ECA" w:rsidP="00996271">
      <w:pPr>
        <w:pStyle w:val="Heading1"/>
      </w:pPr>
      <w:r w:rsidRPr="006B648A">
        <w:t>1</w:t>
      </w:r>
      <w:r w:rsidRPr="006B648A">
        <w:tab/>
        <w:t>Introduction</w:t>
      </w:r>
    </w:p>
    <w:p w14:paraId="32F75909" w14:textId="363A9845" w:rsidR="00AE1A38" w:rsidRPr="004369F2" w:rsidRDefault="00B37A39" w:rsidP="000F0ECA">
      <w:pPr>
        <w:jc w:val="both"/>
      </w:pPr>
      <w:r w:rsidRPr="004369F2">
        <w:t xml:space="preserve">NG.114 </w:t>
      </w:r>
      <w:r w:rsidR="00AE1A38" w:rsidRPr="004369F2">
        <w:t xml:space="preserve">[1] </w:t>
      </w:r>
      <w:r w:rsidRPr="004369F2">
        <w:t>includes “Annex C MNO provisioning and Late Customization”. E.g.,</w:t>
      </w:r>
      <w:r w:rsidR="00AE1A38" w:rsidRPr="004369F2">
        <w:t xml:space="preserve"> an open market device according NG.114 [1], C.1</w:t>
      </w:r>
    </w:p>
    <w:p w14:paraId="26414704" w14:textId="77777777" w:rsidR="00AE1A38" w:rsidRPr="004369F2" w:rsidRDefault="00AE1A38" w:rsidP="00AE1A38">
      <w:pPr>
        <w:jc w:val="both"/>
      </w:pPr>
      <w:r w:rsidRPr="004369F2">
        <w:t xml:space="preserve">“1. Supports non-roaming and roaming </w:t>
      </w:r>
      <w:proofErr w:type="gramStart"/>
      <w:r w:rsidRPr="004369F2">
        <w:t>cases;</w:t>
      </w:r>
      <w:proofErr w:type="gramEnd"/>
    </w:p>
    <w:p w14:paraId="7B2D408C" w14:textId="1C8E5069" w:rsidR="00AE1A38" w:rsidRPr="004369F2" w:rsidRDefault="00AE1A38" w:rsidP="00AE1A38">
      <w:pPr>
        <w:jc w:val="both"/>
      </w:pPr>
      <w:r w:rsidRPr="004369F2">
        <w:t xml:space="preserve">  2. Has a default configuration suitable for many MNOs; and</w:t>
      </w:r>
    </w:p>
    <w:p w14:paraId="12BB2B97" w14:textId="40C8B218" w:rsidR="00AE1A38" w:rsidRPr="004369F2" w:rsidRDefault="00AE1A38" w:rsidP="000F0ECA">
      <w:pPr>
        <w:jc w:val="both"/>
      </w:pPr>
      <w:r w:rsidRPr="004369F2">
        <w:t xml:space="preserve">  3. Can be configured to the MNO’s needs.”</w:t>
      </w:r>
    </w:p>
    <w:p w14:paraId="53D2F692" w14:textId="77777777" w:rsidR="00D4634E" w:rsidRPr="004369F2" w:rsidRDefault="00BA2B03" w:rsidP="007242E3">
      <w:pPr>
        <w:pStyle w:val="Heading1"/>
      </w:pPr>
      <w:r w:rsidRPr="004369F2">
        <w:t>2</w:t>
      </w:r>
      <w:r w:rsidRPr="004369F2">
        <w:tab/>
        <w:t>Discussion</w:t>
      </w:r>
    </w:p>
    <w:p w14:paraId="354EFAF8" w14:textId="27A22DEF" w:rsidR="003B1069" w:rsidRPr="004369F2" w:rsidRDefault="003B1069" w:rsidP="003B1069">
      <w:pPr>
        <w:jc w:val="both"/>
        <w:rPr>
          <w:b/>
        </w:rPr>
      </w:pPr>
      <w:r w:rsidRPr="004369F2">
        <w:rPr>
          <w:b/>
        </w:rPr>
        <w:t xml:space="preserve">NG.114 main and </w:t>
      </w:r>
      <w:r w:rsidR="00E8707A" w:rsidRPr="004369F2">
        <w:rPr>
          <w:b/>
        </w:rPr>
        <w:t>MNO provisioning</w:t>
      </w:r>
    </w:p>
    <w:p w14:paraId="30563944" w14:textId="77777777" w:rsidR="00E8707A" w:rsidRPr="004369F2" w:rsidRDefault="00E8707A" w:rsidP="00E8707A">
      <w:pPr>
        <w:jc w:val="both"/>
      </w:pPr>
      <w:r w:rsidRPr="004369F2">
        <w:t xml:space="preserve">The main body of NG.114 [1] includes normative requirements and mandatory parts of annex C. MNO provisioning is defined in annex C. </w:t>
      </w:r>
    </w:p>
    <w:p w14:paraId="4A66BF2A" w14:textId="713A41D1" w:rsidR="00E8707A" w:rsidRPr="004369F2" w:rsidRDefault="00E8707A" w:rsidP="003B1069">
      <w:pPr>
        <w:jc w:val="both"/>
      </w:pPr>
      <w:r w:rsidRPr="004369F2">
        <w:t>This defines the UE behaviour and are part of all UEs.</w:t>
      </w:r>
    </w:p>
    <w:p w14:paraId="3EA6B6D8" w14:textId="62FBD67A" w:rsidR="004D06D4" w:rsidRPr="004369F2" w:rsidRDefault="004D06D4" w:rsidP="004D06D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b/>
          <w:bCs/>
          <w:lang w:eastAsia="en-GB"/>
        </w:rPr>
        <w:t>Observation 2-1</w:t>
      </w:r>
      <w:r w:rsidRPr="004369F2">
        <w:rPr>
          <w:lang w:eastAsia="en-GB"/>
        </w:rPr>
        <w:t xml:space="preserve">: </w:t>
      </w:r>
    </w:p>
    <w:p w14:paraId="2A2AA8F5" w14:textId="77777777" w:rsidR="00E8707A" w:rsidRPr="004369F2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 xml:space="preserve">Configuration parameters according to NG.114 [1], C.3 </w:t>
      </w:r>
    </w:p>
    <w:p w14:paraId="41A094A6" w14:textId="77777777" w:rsidR="00E8707A" w:rsidRPr="004369F2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>“The UE must use the default value for each parameter in Table C.3-1 unless configured differently as described in Annex C.2.”</w:t>
      </w:r>
    </w:p>
    <w:p w14:paraId="725FE15B" w14:textId="1CAA8A31" w:rsidR="00E8707A" w:rsidRDefault="00E8707A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>If not configured differently, only the default value is required and used. This is not clarified in the IMS test cases.</w:t>
      </w:r>
    </w:p>
    <w:p w14:paraId="558436F1" w14:textId="00D34F39" w:rsidR="00C75299" w:rsidRPr="00CD681D" w:rsidRDefault="00120F81" w:rsidP="00E8707A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en-GB"/>
        </w:rPr>
      </w:pPr>
      <w:r>
        <w:rPr>
          <w:highlight w:val="yellow"/>
          <w:lang w:eastAsia="en-GB"/>
        </w:rPr>
        <w:t>Specifically,</w:t>
      </w:r>
      <w:r w:rsidR="000B5C79">
        <w:rPr>
          <w:highlight w:val="yellow"/>
          <w:lang w:eastAsia="en-GB"/>
        </w:rPr>
        <w:t xml:space="preserve"> f</w:t>
      </w:r>
      <w:r w:rsidR="00F52D42" w:rsidRPr="00CD681D">
        <w:rPr>
          <w:highlight w:val="yellow"/>
          <w:lang w:eastAsia="en-GB"/>
        </w:rPr>
        <w:t>or EVS</w:t>
      </w:r>
      <w:r w:rsidR="007C3D51" w:rsidRPr="00CD681D">
        <w:rPr>
          <w:highlight w:val="yellow"/>
          <w:lang w:eastAsia="en-GB"/>
        </w:rPr>
        <w:t>, t</w:t>
      </w:r>
      <w:r w:rsidR="00F45AF5" w:rsidRPr="00CD681D">
        <w:rPr>
          <w:highlight w:val="yellow"/>
          <w:lang w:eastAsia="en-GB"/>
        </w:rPr>
        <w:t xml:space="preserve">he EVS Configuration A2: </w:t>
      </w:r>
      <w:proofErr w:type="spellStart"/>
      <w:r w:rsidR="00F45AF5" w:rsidRPr="00CD681D">
        <w:rPr>
          <w:highlight w:val="yellow"/>
          <w:lang w:eastAsia="en-GB"/>
        </w:rPr>
        <w:t>br</w:t>
      </w:r>
      <w:proofErr w:type="spellEnd"/>
      <w:r w:rsidR="00F45AF5" w:rsidRPr="00CD681D">
        <w:rPr>
          <w:highlight w:val="yellow"/>
          <w:lang w:eastAsia="en-GB"/>
        </w:rPr>
        <w:t xml:space="preserve">=5.9-24.4; </w:t>
      </w:r>
      <w:proofErr w:type="spellStart"/>
      <w:r w:rsidR="00F45AF5" w:rsidRPr="00CD681D">
        <w:rPr>
          <w:highlight w:val="yellow"/>
          <w:lang w:eastAsia="en-GB"/>
        </w:rPr>
        <w:t>bw</w:t>
      </w:r>
      <w:proofErr w:type="spellEnd"/>
      <w:r w:rsidR="00F45AF5" w:rsidRPr="00CD681D">
        <w:rPr>
          <w:highlight w:val="yellow"/>
          <w:lang w:eastAsia="en-GB"/>
        </w:rPr>
        <w:t>=</w:t>
      </w:r>
      <w:proofErr w:type="spellStart"/>
      <w:r w:rsidR="00F45AF5" w:rsidRPr="00CD681D">
        <w:rPr>
          <w:highlight w:val="yellow"/>
          <w:lang w:eastAsia="en-GB"/>
        </w:rPr>
        <w:t>nb-swb</w:t>
      </w:r>
      <w:proofErr w:type="spellEnd"/>
      <w:r w:rsidR="00F52D42" w:rsidRPr="00CD681D">
        <w:rPr>
          <w:highlight w:val="yellow"/>
          <w:lang w:eastAsia="en-GB"/>
        </w:rPr>
        <w:t xml:space="preserve"> </w:t>
      </w:r>
      <w:r w:rsidR="007C3D51" w:rsidRPr="00CD681D">
        <w:rPr>
          <w:highlight w:val="yellow"/>
          <w:lang w:eastAsia="en-GB"/>
        </w:rPr>
        <w:t xml:space="preserve">is </w:t>
      </w:r>
      <w:r w:rsidR="00C440A4" w:rsidRPr="00CD681D">
        <w:rPr>
          <w:highlight w:val="yellow"/>
          <w:lang w:eastAsia="en-GB"/>
        </w:rPr>
        <w:t xml:space="preserve">default </w:t>
      </w:r>
      <w:r w:rsidR="000B5C79" w:rsidRPr="00CD681D">
        <w:rPr>
          <w:highlight w:val="yellow"/>
          <w:lang w:eastAsia="en-GB"/>
        </w:rPr>
        <w:t>according to</w:t>
      </w:r>
      <w:r w:rsidR="00C440A4" w:rsidRPr="00CD681D">
        <w:rPr>
          <w:highlight w:val="yellow"/>
          <w:lang w:eastAsia="en-GB"/>
        </w:rPr>
        <w:t xml:space="preserve"> </w:t>
      </w:r>
      <w:r w:rsidR="00CD681D" w:rsidRPr="00CD681D">
        <w:rPr>
          <w:highlight w:val="yellow"/>
          <w:lang w:eastAsia="en-GB"/>
        </w:rPr>
        <w:t>Table C.3-1 Configuration parameters and their default values</w:t>
      </w:r>
    </w:p>
    <w:p w14:paraId="778595E2" w14:textId="77777777" w:rsidR="00CA3373" w:rsidRPr="00CD681D" w:rsidRDefault="00CA3373" w:rsidP="00E8707A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en-GB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3114"/>
        <w:gridCol w:w="1417"/>
        <w:gridCol w:w="3799"/>
        <w:gridCol w:w="1025"/>
      </w:tblGrid>
      <w:tr w:rsidR="00C75299" w:rsidRPr="00CD681D" w14:paraId="1806DB5C" w14:textId="77777777" w:rsidTr="000E5EB3">
        <w:trPr>
          <w:cantSplit/>
        </w:trPr>
        <w:tc>
          <w:tcPr>
            <w:tcW w:w="3114" w:type="dxa"/>
          </w:tcPr>
          <w:p w14:paraId="45A4F2D9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r w:rsidRPr="00CD681D">
              <w:rPr>
                <w:highlight w:val="yellow"/>
              </w:rPr>
              <w:t>EVS/Br</w:t>
            </w:r>
          </w:p>
        </w:tc>
        <w:tc>
          <w:tcPr>
            <w:tcW w:w="1417" w:type="dxa"/>
          </w:tcPr>
          <w:p w14:paraId="64054BF7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r w:rsidRPr="00CD681D">
              <w:rPr>
                <w:highlight w:val="yellow"/>
              </w:rPr>
              <w:t>5.9-24.4</w:t>
            </w:r>
          </w:p>
        </w:tc>
        <w:tc>
          <w:tcPr>
            <w:tcW w:w="3799" w:type="dxa"/>
          </w:tcPr>
          <w:p w14:paraId="3A403A77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r w:rsidRPr="00CD681D">
              <w:rPr>
                <w:highlight w:val="yellow"/>
              </w:rPr>
              <w:t>Section 15.2 of 3GPP TS 26.114 [16]</w:t>
            </w:r>
          </w:p>
          <w:p w14:paraId="4D0FCB1C" w14:textId="77777777" w:rsidR="00C75299" w:rsidRPr="00CD681D" w:rsidRDefault="00C75299" w:rsidP="000E5EB3">
            <w:pPr>
              <w:pStyle w:val="TableText"/>
              <w:rPr>
                <w:rFonts w:cs="Arial"/>
                <w:highlight w:val="yellow"/>
              </w:rPr>
            </w:pPr>
            <w:r w:rsidRPr="00CD681D">
              <w:rPr>
                <w:highlight w:val="yellow"/>
              </w:rPr>
              <w:t xml:space="preserve">(/&lt;X&gt;/Speech/&lt;X&gt;/EVS/Br) and </w:t>
            </w:r>
            <w:r w:rsidRPr="00CD681D">
              <w:rPr>
                <w:rFonts w:hint="eastAsia"/>
                <w:highlight w:val="yellow"/>
              </w:rPr>
              <w:t>section</w:t>
            </w:r>
            <w:r w:rsidRPr="00CD681D">
              <w:rPr>
                <w:highlight w:val="yellow"/>
              </w:rPr>
              <w:t xml:space="preserve"> 5 of 3GPP TS 26.441 [56] (Table 1)</w:t>
            </w:r>
          </w:p>
        </w:tc>
        <w:tc>
          <w:tcPr>
            <w:tcW w:w="1025" w:type="dxa"/>
          </w:tcPr>
          <w:p w14:paraId="71EFCFE1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r w:rsidRPr="00CD681D">
              <w:rPr>
                <w:highlight w:val="yellow"/>
              </w:rPr>
              <w:t>3.2.2.3</w:t>
            </w:r>
          </w:p>
        </w:tc>
      </w:tr>
      <w:tr w:rsidR="00C75299" w:rsidRPr="00035A96" w14:paraId="0622EC90" w14:textId="77777777" w:rsidTr="000E5EB3">
        <w:trPr>
          <w:cantSplit/>
        </w:trPr>
        <w:tc>
          <w:tcPr>
            <w:tcW w:w="3114" w:type="dxa"/>
          </w:tcPr>
          <w:p w14:paraId="5A1A0C32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r w:rsidRPr="00CD681D">
              <w:rPr>
                <w:highlight w:val="yellow"/>
              </w:rPr>
              <w:t>EVS/</w:t>
            </w:r>
            <w:proofErr w:type="spellStart"/>
            <w:r w:rsidRPr="00CD681D">
              <w:rPr>
                <w:highlight w:val="yellow"/>
              </w:rPr>
              <w:t>Bw</w:t>
            </w:r>
            <w:proofErr w:type="spellEnd"/>
          </w:p>
        </w:tc>
        <w:tc>
          <w:tcPr>
            <w:tcW w:w="1417" w:type="dxa"/>
          </w:tcPr>
          <w:p w14:paraId="3452C7B6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proofErr w:type="spellStart"/>
            <w:r w:rsidRPr="00CD681D">
              <w:rPr>
                <w:highlight w:val="yellow"/>
              </w:rPr>
              <w:t>nb-swb</w:t>
            </w:r>
            <w:proofErr w:type="spellEnd"/>
          </w:p>
        </w:tc>
        <w:tc>
          <w:tcPr>
            <w:tcW w:w="3799" w:type="dxa"/>
          </w:tcPr>
          <w:p w14:paraId="66C45A05" w14:textId="77777777" w:rsidR="00C75299" w:rsidRPr="00CD681D" w:rsidRDefault="00C75299" w:rsidP="000E5EB3">
            <w:pPr>
              <w:pStyle w:val="TableText"/>
              <w:rPr>
                <w:highlight w:val="yellow"/>
              </w:rPr>
            </w:pPr>
            <w:r w:rsidRPr="00CD681D">
              <w:rPr>
                <w:highlight w:val="yellow"/>
              </w:rPr>
              <w:t>Section 15.2 of 3GPP TS 26.114 [16]</w:t>
            </w:r>
          </w:p>
          <w:p w14:paraId="15BE67E8" w14:textId="77777777" w:rsidR="00C75299" w:rsidRPr="00CD681D" w:rsidRDefault="00C75299" w:rsidP="000E5EB3">
            <w:pPr>
              <w:pStyle w:val="TableText"/>
              <w:rPr>
                <w:rFonts w:cs="Arial"/>
                <w:highlight w:val="yellow"/>
              </w:rPr>
            </w:pPr>
            <w:r w:rsidRPr="00CD681D">
              <w:rPr>
                <w:highlight w:val="yellow"/>
              </w:rPr>
              <w:t>(/&lt;X&gt;/Speech/&lt;X&gt;/EVS/</w:t>
            </w:r>
            <w:proofErr w:type="spellStart"/>
            <w:r w:rsidRPr="00CD681D">
              <w:rPr>
                <w:highlight w:val="yellow"/>
              </w:rPr>
              <w:t>Bw</w:t>
            </w:r>
            <w:proofErr w:type="spellEnd"/>
            <w:r w:rsidRPr="00CD681D">
              <w:rPr>
                <w:highlight w:val="yellow"/>
              </w:rPr>
              <w:t xml:space="preserve">) and </w:t>
            </w:r>
            <w:r w:rsidRPr="00CD681D">
              <w:rPr>
                <w:rFonts w:hint="eastAsia"/>
                <w:highlight w:val="yellow"/>
              </w:rPr>
              <w:t>section</w:t>
            </w:r>
            <w:r w:rsidRPr="00CD681D">
              <w:rPr>
                <w:highlight w:val="yellow"/>
              </w:rPr>
              <w:t xml:space="preserve"> 5 of 3GPP TS 26.441 [56] (Table 1)</w:t>
            </w:r>
          </w:p>
        </w:tc>
        <w:tc>
          <w:tcPr>
            <w:tcW w:w="1025" w:type="dxa"/>
          </w:tcPr>
          <w:p w14:paraId="44A4ECF3" w14:textId="77777777" w:rsidR="00C75299" w:rsidRPr="00035A96" w:rsidRDefault="00C75299" w:rsidP="000E5EB3">
            <w:pPr>
              <w:pStyle w:val="TableText"/>
            </w:pPr>
            <w:r w:rsidRPr="00CD681D">
              <w:rPr>
                <w:highlight w:val="yellow"/>
              </w:rPr>
              <w:t>3.2.2.3</w:t>
            </w:r>
          </w:p>
        </w:tc>
      </w:tr>
    </w:tbl>
    <w:p w14:paraId="3A28D596" w14:textId="4B969E8D" w:rsidR="00734968" w:rsidRDefault="00734968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C4D76DD" w14:textId="72D5EED9" w:rsidR="00734968" w:rsidRDefault="00734968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438F0B2" w14:textId="6391AB88" w:rsidR="00734968" w:rsidRDefault="00734968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66E7E0F" w14:textId="77777777" w:rsidR="004500A3" w:rsidRPr="004369F2" w:rsidRDefault="004500A3" w:rsidP="00E870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08EB4BD" w14:textId="77777777" w:rsidR="00B55051" w:rsidRPr="004369F2" w:rsidRDefault="00B55051" w:rsidP="00B55051">
      <w:pPr>
        <w:overflowPunct w:val="0"/>
        <w:autoSpaceDE w:val="0"/>
        <w:autoSpaceDN w:val="0"/>
        <w:adjustRightInd w:val="0"/>
        <w:textAlignment w:val="baseline"/>
      </w:pPr>
      <w:r w:rsidRPr="004369F2">
        <w:rPr>
          <w:b/>
          <w:bCs/>
        </w:rPr>
        <w:lastRenderedPageBreak/>
        <w:t>Proposal 2-1</w:t>
      </w:r>
      <w:r w:rsidRPr="004369F2">
        <w:t>:</w:t>
      </w:r>
    </w:p>
    <w:p w14:paraId="45321F67" w14:textId="6B09A0E1" w:rsidR="00B55051" w:rsidRPr="004369F2" w:rsidRDefault="00E8707A" w:rsidP="000A327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369F2">
        <w:rPr>
          <w:lang w:eastAsia="en-GB"/>
        </w:rPr>
        <w:t xml:space="preserve">It’s proposed to clarify the only required and used </w:t>
      </w:r>
      <w:r w:rsidR="00231220" w:rsidRPr="003F0392">
        <w:rPr>
          <w:highlight w:val="yellow"/>
          <w:lang w:eastAsia="en-GB"/>
        </w:rPr>
        <w:t>EVS</w:t>
      </w:r>
      <w:r w:rsidR="00231220">
        <w:rPr>
          <w:lang w:eastAsia="en-GB"/>
        </w:rPr>
        <w:t xml:space="preserve"> </w:t>
      </w:r>
      <w:r w:rsidRPr="004369F2">
        <w:rPr>
          <w:lang w:eastAsia="en-GB"/>
        </w:rPr>
        <w:t>default configuration for each IMS test case.</w:t>
      </w:r>
      <w:r w:rsidR="001F7288">
        <w:rPr>
          <w:lang w:eastAsia="en-GB"/>
        </w:rPr>
        <w:t xml:space="preserve"> </w:t>
      </w:r>
    </w:p>
    <w:p w14:paraId="3078DC53" w14:textId="77777777" w:rsidR="000F0ECA" w:rsidRPr="004369F2" w:rsidRDefault="000F0ECA" w:rsidP="000F0ECA">
      <w:pPr>
        <w:pStyle w:val="Heading1"/>
      </w:pPr>
      <w:r w:rsidRPr="004369F2">
        <w:t>3</w:t>
      </w:r>
      <w:r w:rsidRPr="004369F2">
        <w:tab/>
        <w:t>Proposal</w:t>
      </w:r>
    </w:p>
    <w:p w14:paraId="27A93C83" w14:textId="12F34EF3" w:rsidR="000F0ECA" w:rsidRPr="004369F2" w:rsidRDefault="000F0ECA" w:rsidP="000F0ECA">
      <w:r w:rsidRPr="004369F2">
        <w:t>It’s proposed</w:t>
      </w:r>
      <w:r w:rsidR="00D2656C" w:rsidRPr="004369F2">
        <w:t xml:space="preserve"> to implement the proposal 2-1</w:t>
      </w:r>
      <w:r w:rsidR="00E8707A" w:rsidRPr="004369F2">
        <w:t>.</w:t>
      </w:r>
    </w:p>
    <w:p w14:paraId="228337B2" w14:textId="77777777" w:rsidR="000F0ECA" w:rsidRPr="004369F2" w:rsidRDefault="000F0ECA" w:rsidP="000F0ECA">
      <w:pPr>
        <w:pStyle w:val="Heading1"/>
      </w:pPr>
      <w:r w:rsidRPr="004369F2">
        <w:t>4</w:t>
      </w:r>
      <w:r w:rsidRPr="004369F2">
        <w:tab/>
        <w:t>References</w:t>
      </w:r>
    </w:p>
    <w:bookmarkEnd w:id="0"/>
    <w:p w14:paraId="1EFC73CB" w14:textId="763BAC78" w:rsidR="00CD1295" w:rsidRDefault="00D261A5" w:rsidP="00D261A5">
      <w:r w:rsidRPr="004369F2">
        <w:rPr>
          <w:noProof/>
          <w:lang w:val="en-US"/>
        </w:rPr>
        <w:t xml:space="preserve">[1] </w:t>
      </w:r>
      <w:r w:rsidR="003B1069" w:rsidRPr="004369F2">
        <w:t>GSMA PRD NG.114: "IMS Profile for Voice, Video and Messaging over 5GS, Version 2.0".</w:t>
      </w:r>
    </w:p>
    <w:p w14:paraId="240E3604" w14:textId="77777777" w:rsidR="00CD1295" w:rsidRDefault="00CD1295" w:rsidP="00D261A5"/>
    <w:p w14:paraId="503AFB7D" w14:textId="77777777" w:rsidR="00CD1295" w:rsidRPr="00CD1295" w:rsidRDefault="00CD1295" w:rsidP="00D261A5"/>
    <w:p w14:paraId="01CEC18E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34071" w14:textId="77777777" w:rsidR="008D7CD1" w:rsidRDefault="008D7CD1">
      <w:r>
        <w:separator/>
      </w:r>
    </w:p>
  </w:endnote>
  <w:endnote w:type="continuationSeparator" w:id="0">
    <w:p w14:paraId="6E60EFE1" w14:textId="77777777" w:rsidR="008D7CD1" w:rsidRDefault="008D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48440" w14:textId="77777777" w:rsidR="008D7CD1" w:rsidRDefault="008D7CD1">
      <w:r>
        <w:separator/>
      </w:r>
    </w:p>
  </w:footnote>
  <w:footnote w:type="continuationSeparator" w:id="0">
    <w:p w14:paraId="3344917B" w14:textId="77777777" w:rsidR="008D7CD1" w:rsidRDefault="008D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B5C79"/>
    <w:rsid w:val="000C671F"/>
    <w:rsid w:val="000D0D95"/>
    <w:rsid w:val="000D58AB"/>
    <w:rsid w:val="000E6286"/>
    <w:rsid w:val="000E69C2"/>
    <w:rsid w:val="000F0ECA"/>
    <w:rsid w:val="000F6FD4"/>
    <w:rsid w:val="00103618"/>
    <w:rsid w:val="00107F7E"/>
    <w:rsid w:val="001127F9"/>
    <w:rsid w:val="00120F81"/>
    <w:rsid w:val="00125A53"/>
    <w:rsid w:val="00133007"/>
    <w:rsid w:val="00137730"/>
    <w:rsid w:val="00167D79"/>
    <w:rsid w:val="00171115"/>
    <w:rsid w:val="00173814"/>
    <w:rsid w:val="00180489"/>
    <w:rsid w:val="001A21F4"/>
    <w:rsid w:val="001A30BB"/>
    <w:rsid w:val="001A430E"/>
    <w:rsid w:val="001A59E6"/>
    <w:rsid w:val="001A5A71"/>
    <w:rsid w:val="001A7ADA"/>
    <w:rsid w:val="001B06DB"/>
    <w:rsid w:val="001B5D70"/>
    <w:rsid w:val="001D02C2"/>
    <w:rsid w:val="001D5964"/>
    <w:rsid w:val="001D5B5C"/>
    <w:rsid w:val="001E1A4F"/>
    <w:rsid w:val="001E5E0A"/>
    <w:rsid w:val="001F168B"/>
    <w:rsid w:val="001F6366"/>
    <w:rsid w:val="001F7288"/>
    <w:rsid w:val="002000D0"/>
    <w:rsid w:val="00205373"/>
    <w:rsid w:val="00215446"/>
    <w:rsid w:val="00223E31"/>
    <w:rsid w:val="00231220"/>
    <w:rsid w:val="002347A2"/>
    <w:rsid w:val="00243E1C"/>
    <w:rsid w:val="0024670C"/>
    <w:rsid w:val="00246B77"/>
    <w:rsid w:val="002667B5"/>
    <w:rsid w:val="0027477D"/>
    <w:rsid w:val="00283A00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234FB"/>
    <w:rsid w:val="00331C9E"/>
    <w:rsid w:val="003323F7"/>
    <w:rsid w:val="00333BC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735CB"/>
    <w:rsid w:val="00377314"/>
    <w:rsid w:val="00380D7A"/>
    <w:rsid w:val="0038401B"/>
    <w:rsid w:val="00385340"/>
    <w:rsid w:val="003900B2"/>
    <w:rsid w:val="003923CB"/>
    <w:rsid w:val="00395F76"/>
    <w:rsid w:val="003B1069"/>
    <w:rsid w:val="003C38D3"/>
    <w:rsid w:val="003C3971"/>
    <w:rsid w:val="003D21DC"/>
    <w:rsid w:val="003E0B5A"/>
    <w:rsid w:val="003F0392"/>
    <w:rsid w:val="003F1735"/>
    <w:rsid w:val="003F56A6"/>
    <w:rsid w:val="00403EC3"/>
    <w:rsid w:val="004068D1"/>
    <w:rsid w:val="004076BC"/>
    <w:rsid w:val="004129AD"/>
    <w:rsid w:val="004144BC"/>
    <w:rsid w:val="004178E6"/>
    <w:rsid w:val="00421168"/>
    <w:rsid w:val="00427A16"/>
    <w:rsid w:val="00431C7B"/>
    <w:rsid w:val="004338A3"/>
    <w:rsid w:val="004369F2"/>
    <w:rsid w:val="004500A3"/>
    <w:rsid w:val="00463D69"/>
    <w:rsid w:val="00475FB7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877"/>
    <w:rsid w:val="00553A83"/>
    <w:rsid w:val="00565087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6172"/>
    <w:rsid w:val="00680804"/>
    <w:rsid w:val="00692AEE"/>
    <w:rsid w:val="006936D0"/>
    <w:rsid w:val="00694E91"/>
    <w:rsid w:val="006A12FF"/>
    <w:rsid w:val="006B79D7"/>
    <w:rsid w:val="006D15F9"/>
    <w:rsid w:val="006E0E6A"/>
    <w:rsid w:val="006E1907"/>
    <w:rsid w:val="006E5C86"/>
    <w:rsid w:val="006E66A3"/>
    <w:rsid w:val="006F7424"/>
    <w:rsid w:val="007002A3"/>
    <w:rsid w:val="00704118"/>
    <w:rsid w:val="00704650"/>
    <w:rsid w:val="00715AD5"/>
    <w:rsid w:val="007169D3"/>
    <w:rsid w:val="007235F8"/>
    <w:rsid w:val="007242E3"/>
    <w:rsid w:val="007250B8"/>
    <w:rsid w:val="007331B6"/>
    <w:rsid w:val="00734968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0AC2"/>
    <w:rsid w:val="007C29E0"/>
    <w:rsid w:val="007C3D51"/>
    <w:rsid w:val="007C6CBF"/>
    <w:rsid w:val="007D4337"/>
    <w:rsid w:val="007D6C9C"/>
    <w:rsid w:val="007E0DBB"/>
    <w:rsid w:val="007E2876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381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0165"/>
    <w:rsid w:val="008A47E3"/>
    <w:rsid w:val="008A7AD2"/>
    <w:rsid w:val="008B3E8C"/>
    <w:rsid w:val="008C7117"/>
    <w:rsid w:val="008C7BA2"/>
    <w:rsid w:val="008D48BC"/>
    <w:rsid w:val="008D55D1"/>
    <w:rsid w:val="008D7350"/>
    <w:rsid w:val="008D7CD1"/>
    <w:rsid w:val="0090271F"/>
    <w:rsid w:val="00902E23"/>
    <w:rsid w:val="0091348E"/>
    <w:rsid w:val="00917CCB"/>
    <w:rsid w:val="009222C6"/>
    <w:rsid w:val="009310DE"/>
    <w:rsid w:val="00941A0B"/>
    <w:rsid w:val="009421B6"/>
    <w:rsid w:val="0094268B"/>
    <w:rsid w:val="00942EC2"/>
    <w:rsid w:val="0094389A"/>
    <w:rsid w:val="00952706"/>
    <w:rsid w:val="00952EC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F02"/>
    <w:rsid w:val="00A164B4"/>
    <w:rsid w:val="00A21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57F0"/>
    <w:rsid w:val="00B77A59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C020A7"/>
    <w:rsid w:val="00C05FF9"/>
    <w:rsid w:val="00C062D0"/>
    <w:rsid w:val="00C1096E"/>
    <w:rsid w:val="00C33079"/>
    <w:rsid w:val="00C40EC8"/>
    <w:rsid w:val="00C41AD1"/>
    <w:rsid w:val="00C440A4"/>
    <w:rsid w:val="00C45231"/>
    <w:rsid w:val="00C45871"/>
    <w:rsid w:val="00C46D32"/>
    <w:rsid w:val="00C5106D"/>
    <w:rsid w:val="00C51FA3"/>
    <w:rsid w:val="00C55293"/>
    <w:rsid w:val="00C553AB"/>
    <w:rsid w:val="00C64B1D"/>
    <w:rsid w:val="00C65EC4"/>
    <w:rsid w:val="00C71AFB"/>
    <w:rsid w:val="00C72833"/>
    <w:rsid w:val="00C75299"/>
    <w:rsid w:val="00C81A1F"/>
    <w:rsid w:val="00C84AF1"/>
    <w:rsid w:val="00C903F3"/>
    <w:rsid w:val="00C93F40"/>
    <w:rsid w:val="00C943C2"/>
    <w:rsid w:val="00CA3373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D681D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582A"/>
    <w:rsid w:val="00D4634E"/>
    <w:rsid w:val="00D503D2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62CD"/>
    <w:rsid w:val="00E76FBE"/>
    <w:rsid w:val="00E77645"/>
    <w:rsid w:val="00E85446"/>
    <w:rsid w:val="00E8707A"/>
    <w:rsid w:val="00E966D6"/>
    <w:rsid w:val="00EA378D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45AF5"/>
    <w:rsid w:val="00F529CD"/>
    <w:rsid w:val="00F52D42"/>
    <w:rsid w:val="00F6048D"/>
    <w:rsid w:val="00F63D5A"/>
    <w:rsid w:val="00F653B8"/>
    <w:rsid w:val="00F658D4"/>
    <w:rsid w:val="00F7675D"/>
    <w:rsid w:val="00F82E8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3292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75299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75299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39</cp:revision>
  <cp:lastPrinted>2018-04-03T14:56:00Z</cp:lastPrinted>
  <dcterms:created xsi:type="dcterms:W3CDTF">2021-01-31T13:52:00Z</dcterms:created>
  <dcterms:modified xsi:type="dcterms:W3CDTF">2022-08-18T13:46:00Z</dcterms:modified>
</cp:coreProperties>
</file>